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45133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451339" w:rsidRPr="0045133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451339" w:rsidRPr="00451339">
          <w:rPr>
            <w:rStyle w:val="aa"/>
          </w:rPr>
          <w:t>440052, г. Пенза, ул. Ново-Тамбовская, д.9;</w:t>
        </w:r>
        <w:r w:rsidR="00451339" w:rsidRPr="00451339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451339" w:rsidRPr="00451339">
          <w:rPr>
            <w:rStyle w:val="aa"/>
          </w:rPr>
          <w:t xml:space="preserve"> Отделение анестезиологии-реанимации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451339" w:rsidRPr="00451339">
          <w:rPr>
            <w:u w:val="single"/>
          </w:rPr>
          <w:t xml:space="preserve"> 07143/048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451339" w:rsidRPr="00451339">
          <w:rPr>
            <w:rStyle w:val="aa"/>
          </w:rPr>
          <w:t xml:space="preserve"> Медицинская </w:t>
        </w:r>
        <w:r w:rsidR="00451339" w:rsidRPr="00451339">
          <w:rPr>
            <w:u w:val="single"/>
          </w:rPr>
          <w:t xml:space="preserve">сестра-анестезист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451339" w:rsidRPr="00451339">
          <w:rPr>
            <w:rStyle w:val="aa"/>
          </w:rPr>
          <w:t xml:space="preserve"> 24265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451339" w:rsidRPr="0045133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103EDA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103EDA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8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  <w:tr w:rsidR="00DE16C2" w:rsidRPr="001D5852" w:rsidTr="00234932">
        <w:trPr>
          <w:jc w:val="center"/>
        </w:trPr>
        <w:tc>
          <w:tcPr>
            <w:tcW w:w="2969" w:type="dxa"/>
            <w:vAlign w:val="center"/>
          </w:tcPr>
          <w:p w:rsidR="00DE16C2" w:rsidRDefault="00DE16C2" w:rsidP="00883461">
            <w:pPr>
              <w:pStyle w:val="a8"/>
            </w:pPr>
            <w:bookmarkStart w:id="9" w:name="dopzona2" w:colFirst="0" w:colLast="0"/>
            <w:r>
              <w:t>Палаты интенсивной терапии</w:t>
            </w:r>
          </w:p>
        </w:tc>
        <w:tc>
          <w:tcPr>
            <w:tcW w:w="1842" w:type="dxa"/>
            <w:vAlign w:val="center"/>
          </w:tcPr>
          <w:p w:rsidR="00DE16C2" w:rsidRDefault="00DE16C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DE16C2" w:rsidRDefault="00DE16C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E16C2" w:rsidRDefault="00DE16C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DE16C2" w:rsidRDefault="00DE16C2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DE16C2" w:rsidRDefault="00DE16C2" w:rsidP="00883461">
            <w:pPr>
              <w:pStyle w:val="a8"/>
            </w:pPr>
            <w:r>
              <w:t>0</w:t>
            </w:r>
          </w:p>
        </w:tc>
      </w:tr>
      <w:tr w:rsidR="00407645" w:rsidRPr="001D5852" w:rsidTr="00234932">
        <w:trPr>
          <w:jc w:val="center"/>
        </w:trPr>
        <w:tc>
          <w:tcPr>
            <w:tcW w:w="2969" w:type="dxa"/>
            <w:vAlign w:val="center"/>
          </w:tcPr>
          <w:p w:rsidR="00407645" w:rsidRDefault="00407645" w:rsidP="00883461">
            <w:pPr>
              <w:pStyle w:val="a8"/>
            </w:pPr>
            <w:bookmarkStart w:id="10" w:name="dopzona1" w:colFirst="0" w:colLast="0"/>
            <w:r>
              <w:t>Пост</w:t>
            </w:r>
          </w:p>
        </w:tc>
        <w:tc>
          <w:tcPr>
            <w:tcW w:w="1842" w:type="dxa"/>
            <w:vAlign w:val="center"/>
          </w:tcPr>
          <w:p w:rsidR="00407645" w:rsidRDefault="00407645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07645" w:rsidRDefault="00407645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07645" w:rsidRDefault="00407645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07645" w:rsidRDefault="00407645" w:rsidP="00883461">
            <w:pPr>
              <w:pStyle w:val="a8"/>
            </w:pPr>
            <w:r>
              <w:t>2.8</w:t>
            </w:r>
          </w:p>
        </w:tc>
        <w:tc>
          <w:tcPr>
            <w:tcW w:w="1828" w:type="dxa"/>
            <w:vAlign w:val="center"/>
          </w:tcPr>
          <w:p w:rsidR="00407645" w:rsidRDefault="00407645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18" w:name="zona3"/>
            <w:bookmarkEnd w:id="18"/>
            <w:r>
              <w:rPr>
                <w:b/>
              </w:rPr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  <w:r w:rsidRPr="009B5052">
              <w:rPr>
                <w:b/>
              </w:rPr>
              <w:t>30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19" w:name="osv__z3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</w:t>
            </w:r>
            <w:r w:rsidR="00407645">
              <w:t>98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407645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  <w:tr w:rsidR="00DE16C2" w:rsidRPr="001D5852" w:rsidTr="000D1F5B">
        <w:trPr>
          <w:jc w:val="center"/>
        </w:trPr>
        <w:tc>
          <w:tcPr>
            <w:tcW w:w="3237" w:type="dxa"/>
            <w:vAlign w:val="center"/>
          </w:tcPr>
          <w:p w:rsidR="00DE16C2" w:rsidRPr="00DE16C2" w:rsidRDefault="00DE16C2" w:rsidP="005C0A9A">
            <w:pPr>
              <w:pStyle w:val="a8"/>
              <w:jc w:val="left"/>
              <w:rPr>
                <w:b/>
              </w:rPr>
            </w:pPr>
            <w:bookmarkStart w:id="20" w:name="zona2"/>
            <w:bookmarkEnd w:id="20"/>
            <w:r>
              <w:rPr>
                <w:b/>
              </w:rPr>
              <w:t>Палаты интенсивной терапии</w:t>
            </w:r>
          </w:p>
        </w:tc>
        <w:tc>
          <w:tcPr>
            <w:tcW w:w="1595" w:type="dxa"/>
            <w:vAlign w:val="center"/>
          </w:tcPr>
          <w:p w:rsidR="00DE16C2" w:rsidRDefault="00DE16C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E16C2" w:rsidRDefault="00DE16C2" w:rsidP="00883461">
            <w:pPr>
              <w:pStyle w:val="a8"/>
            </w:pPr>
            <w:r>
              <w:t>СанПиН 2.2.1/2.1.1. 1278-03, т.2, п.104</w:t>
            </w:r>
          </w:p>
        </w:tc>
        <w:tc>
          <w:tcPr>
            <w:tcW w:w="1418" w:type="dxa"/>
            <w:vAlign w:val="center"/>
          </w:tcPr>
          <w:p w:rsidR="00DE16C2" w:rsidRDefault="00DE16C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E16C2" w:rsidRPr="00DE16C2" w:rsidRDefault="00DE16C2" w:rsidP="00883461">
            <w:pPr>
              <w:pStyle w:val="a8"/>
              <w:rPr>
                <w:b/>
              </w:rPr>
            </w:pPr>
            <w:r w:rsidRPr="00DE16C2">
              <w:rPr>
                <w:b/>
              </w:rPr>
              <w:t>30</w:t>
            </w:r>
          </w:p>
        </w:tc>
      </w:tr>
      <w:tr w:rsidR="00DE16C2" w:rsidRPr="001D5852" w:rsidTr="000D1F5B">
        <w:trPr>
          <w:jc w:val="center"/>
        </w:trPr>
        <w:tc>
          <w:tcPr>
            <w:tcW w:w="3237" w:type="dxa"/>
            <w:vAlign w:val="center"/>
          </w:tcPr>
          <w:p w:rsidR="00DE16C2" w:rsidRPr="00DE16C2" w:rsidRDefault="00DE16C2" w:rsidP="005C0A9A">
            <w:pPr>
              <w:pStyle w:val="a8"/>
              <w:jc w:val="left"/>
            </w:pPr>
            <w:bookmarkStart w:id="21" w:name="osv__z2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DE16C2" w:rsidRDefault="00DE16C2" w:rsidP="00883461">
            <w:pPr>
              <w:pStyle w:val="a8"/>
            </w:pPr>
            <w:r>
              <w:t>5</w:t>
            </w:r>
            <w:r w:rsidR="00B6157B">
              <w:t>4</w:t>
            </w:r>
            <w:r w:rsidR="00407645">
              <w:t>5</w:t>
            </w:r>
          </w:p>
        </w:tc>
        <w:tc>
          <w:tcPr>
            <w:tcW w:w="1984" w:type="dxa"/>
            <w:vAlign w:val="center"/>
          </w:tcPr>
          <w:p w:rsidR="00DE16C2" w:rsidRDefault="00DE16C2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DE16C2" w:rsidRDefault="00407645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E16C2" w:rsidRPr="00DE16C2" w:rsidRDefault="00DE16C2" w:rsidP="00883461">
            <w:pPr>
              <w:pStyle w:val="a8"/>
              <w:rPr>
                <w:b/>
              </w:rPr>
            </w:pPr>
          </w:p>
        </w:tc>
      </w:tr>
      <w:tr w:rsidR="00407645" w:rsidRPr="001D5852" w:rsidTr="000D1F5B">
        <w:trPr>
          <w:jc w:val="center"/>
        </w:trPr>
        <w:tc>
          <w:tcPr>
            <w:tcW w:w="3237" w:type="dxa"/>
            <w:vAlign w:val="center"/>
          </w:tcPr>
          <w:p w:rsidR="00407645" w:rsidRPr="00407645" w:rsidRDefault="00407645" w:rsidP="005C0A9A">
            <w:pPr>
              <w:pStyle w:val="a8"/>
              <w:jc w:val="left"/>
              <w:rPr>
                <w:b/>
              </w:rPr>
            </w:pPr>
            <w:bookmarkStart w:id="22" w:name="zona1"/>
            <w:bookmarkEnd w:id="22"/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407645" w:rsidRDefault="00407645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07645" w:rsidRDefault="00407645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07645" w:rsidRDefault="00407645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07645" w:rsidRPr="00407645" w:rsidRDefault="00407645" w:rsidP="00883461">
            <w:pPr>
              <w:pStyle w:val="a8"/>
              <w:rPr>
                <w:b/>
              </w:rPr>
            </w:pPr>
            <w:r w:rsidRPr="00407645">
              <w:rPr>
                <w:b/>
              </w:rPr>
              <w:t>40</w:t>
            </w:r>
          </w:p>
        </w:tc>
      </w:tr>
      <w:tr w:rsidR="00407645" w:rsidRPr="001D5852" w:rsidTr="000D1F5B">
        <w:trPr>
          <w:jc w:val="center"/>
        </w:trPr>
        <w:tc>
          <w:tcPr>
            <w:tcW w:w="3237" w:type="dxa"/>
            <w:vAlign w:val="center"/>
          </w:tcPr>
          <w:p w:rsidR="00407645" w:rsidRPr="00407645" w:rsidRDefault="00407645" w:rsidP="005C0A9A">
            <w:pPr>
              <w:pStyle w:val="a8"/>
              <w:jc w:val="left"/>
            </w:pPr>
            <w:bookmarkStart w:id="23" w:name="osv__z1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07645" w:rsidRDefault="00407645" w:rsidP="00883461">
            <w:pPr>
              <w:pStyle w:val="a8"/>
            </w:pPr>
            <w:r>
              <w:t>1270</w:t>
            </w:r>
          </w:p>
        </w:tc>
        <w:tc>
          <w:tcPr>
            <w:tcW w:w="1984" w:type="dxa"/>
            <w:vAlign w:val="center"/>
          </w:tcPr>
          <w:p w:rsidR="00407645" w:rsidRDefault="00407645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07645" w:rsidRDefault="00407645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07645" w:rsidRPr="00407645" w:rsidRDefault="00407645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407645" w:rsidRPr="00407645">
          <w:rPr>
            <w:bCs/>
          </w:rPr>
          <w:t>-</w:t>
        </w:r>
        <w:r w:rsidR="00407645" w:rsidRPr="00407645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407645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513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103EDA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103EDA" w:rsidRPr="00F912F0">
            <w:rPr>
              <w:rStyle w:val="ad"/>
              <w:sz w:val="20"/>
              <w:szCs w:val="20"/>
            </w:rPr>
            <w:fldChar w:fldCharType="separate"/>
          </w:r>
          <w:r w:rsidR="00451339">
            <w:rPr>
              <w:rStyle w:val="ad"/>
              <w:noProof/>
              <w:sz w:val="20"/>
              <w:szCs w:val="20"/>
            </w:rPr>
            <w:t>1</w:t>
          </w:r>
          <w:r w:rsidR="00103EDA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51339" w:rsidRPr="0045133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8882BEEE7CCF43509C1C86B764C5EA49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8- О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EF6C859C4D54A3C9D4CB2E609FF9BC6"/>
    <w:docVar w:name="rm_id" w:val="253"/>
    <w:docVar w:name="rm_name" w:val=" Медицинская сестра-анестезист "/>
    <w:docVar w:name="rm_number" w:val=" 07143/048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, вещества для наркоза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66EDC"/>
    <w:rsid w:val="00082C27"/>
    <w:rsid w:val="000D1F5B"/>
    <w:rsid w:val="000D4E68"/>
    <w:rsid w:val="000F3C2A"/>
    <w:rsid w:val="00103EDA"/>
    <w:rsid w:val="00110025"/>
    <w:rsid w:val="001429B1"/>
    <w:rsid w:val="00160410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5AA4"/>
    <w:rsid w:val="00367816"/>
    <w:rsid w:val="003876C3"/>
    <w:rsid w:val="003C24DB"/>
    <w:rsid w:val="003D77F1"/>
    <w:rsid w:val="00402CAC"/>
    <w:rsid w:val="00405CEA"/>
    <w:rsid w:val="00407645"/>
    <w:rsid w:val="00444410"/>
    <w:rsid w:val="00445405"/>
    <w:rsid w:val="00451339"/>
    <w:rsid w:val="00471CA4"/>
    <w:rsid w:val="00491F22"/>
    <w:rsid w:val="004A10A5"/>
    <w:rsid w:val="004A47AD"/>
    <w:rsid w:val="004C4DB2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85156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83461"/>
    <w:rsid w:val="008E68DE"/>
    <w:rsid w:val="008F3FC4"/>
    <w:rsid w:val="0090588D"/>
    <w:rsid w:val="0092778A"/>
    <w:rsid w:val="00932D20"/>
    <w:rsid w:val="00967790"/>
    <w:rsid w:val="00984E97"/>
    <w:rsid w:val="0099212E"/>
    <w:rsid w:val="009B5052"/>
    <w:rsid w:val="00A12349"/>
    <w:rsid w:val="00A255B3"/>
    <w:rsid w:val="00A31CD6"/>
    <w:rsid w:val="00A36302"/>
    <w:rsid w:val="00A47F94"/>
    <w:rsid w:val="00A71982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6157B"/>
    <w:rsid w:val="00BA5029"/>
    <w:rsid w:val="00BA5259"/>
    <w:rsid w:val="00BC2F3C"/>
    <w:rsid w:val="00BC6A85"/>
    <w:rsid w:val="00C02721"/>
    <w:rsid w:val="00CE3307"/>
    <w:rsid w:val="00D702BF"/>
    <w:rsid w:val="00D7137F"/>
    <w:rsid w:val="00D76DF8"/>
    <w:rsid w:val="00DA26F6"/>
    <w:rsid w:val="00DA6C39"/>
    <w:rsid w:val="00DB5302"/>
    <w:rsid w:val="00DD0682"/>
    <w:rsid w:val="00DD6B1F"/>
    <w:rsid w:val="00DE16C2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2016-10-18T08:05:00Z</dcterms:created>
  <dcterms:modified xsi:type="dcterms:W3CDTF">2016-10-18T09:24:00Z</dcterms:modified>
</cp:coreProperties>
</file>